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75BD" w14:textId="77777777" w:rsidR="00EF5703" w:rsidRDefault="00EF5703" w:rsidP="00EF5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5CC2A4BB" w14:textId="77777777" w:rsidR="00EF5703" w:rsidRDefault="00EF5703" w:rsidP="00EF5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Franciscan friar.</w:t>
      </w:r>
    </w:p>
    <w:p w14:paraId="3236884E" w14:textId="77777777" w:rsidR="00EF5703" w:rsidRDefault="00EF5703" w:rsidP="00EF5703">
      <w:pPr>
        <w:pStyle w:val="NoSpacing"/>
        <w:rPr>
          <w:rFonts w:cs="Times New Roman"/>
          <w:szCs w:val="24"/>
        </w:rPr>
      </w:pPr>
    </w:p>
    <w:p w14:paraId="7117E12A" w14:textId="77777777" w:rsidR="00EF5703" w:rsidRDefault="00EF5703" w:rsidP="00EF5703">
      <w:pPr>
        <w:pStyle w:val="NoSpacing"/>
        <w:rPr>
          <w:rFonts w:cs="Times New Roman"/>
          <w:szCs w:val="24"/>
        </w:rPr>
      </w:pPr>
    </w:p>
    <w:p w14:paraId="3C25F761" w14:textId="77777777" w:rsidR="00EF5703" w:rsidRDefault="00EF5703" w:rsidP="00EF5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1431</w:t>
      </w:r>
      <w:r>
        <w:rPr>
          <w:rFonts w:cs="Times New Roman"/>
          <w:szCs w:val="24"/>
        </w:rPr>
        <w:tab/>
        <w:t>He was a student in theology at Cambridge University.</w:t>
      </w:r>
    </w:p>
    <w:p w14:paraId="1790061A" w14:textId="77777777" w:rsidR="00EF5703" w:rsidRDefault="00EF5703" w:rsidP="00EF5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87)</w:t>
      </w:r>
    </w:p>
    <w:p w14:paraId="0B46E053" w14:textId="77777777" w:rsidR="00EF5703" w:rsidRDefault="00EF5703" w:rsidP="00EF5703">
      <w:pPr>
        <w:pStyle w:val="NoSpacing"/>
        <w:rPr>
          <w:rFonts w:cs="Times New Roman"/>
          <w:szCs w:val="24"/>
        </w:rPr>
      </w:pPr>
    </w:p>
    <w:p w14:paraId="39189191" w14:textId="77777777" w:rsidR="00EF5703" w:rsidRDefault="00EF5703" w:rsidP="00EF5703">
      <w:pPr>
        <w:pStyle w:val="NoSpacing"/>
        <w:rPr>
          <w:rFonts w:cs="Times New Roman"/>
          <w:szCs w:val="24"/>
        </w:rPr>
      </w:pPr>
    </w:p>
    <w:p w14:paraId="7E95311A" w14:textId="77777777" w:rsidR="00EF5703" w:rsidRDefault="00EF5703" w:rsidP="00EF5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2023</w:t>
      </w:r>
    </w:p>
    <w:p w14:paraId="65E74F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28DE" w14:textId="77777777" w:rsidR="00EF5703" w:rsidRDefault="00EF5703" w:rsidP="009139A6">
      <w:r>
        <w:separator/>
      </w:r>
    </w:p>
  </w:endnote>
  <w:endnote w:type="continuationSeparator" w:id="0">
    <w:p w14:paraId="6941183C" w14:textId="77777777" w:rsidR="00EF5703" w:rsidRDefault="00EF57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8E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01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A69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8A717" w14:textId="77777777" w:rsidR="00EF5703" w:rsidRDefault="00EF5703" w:rsidP="009139A6">
      <w:r>
        <w:separator/>
      </w:r>
    </w:p>
  </w:footnote>
  <w:footnote w:type="continuationSeparator" w:id="0">
    <w:p w14:paraId="5031B1CD" w14:textId="77777777" w:rsidR="00EF5703" w:rsidRDefault="00EF57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A08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AE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69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0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570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778D2"/>
  <w15:chartTrackingRefBased/>
  <w15:docId w15:val="{07EE345C-C7D7-4030-BC1A-09D74DF7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2023-01-20T21:29:00Z</dcterms:created>
  <dcterms:modified xsi:type="dcterms:W3CDTF">2023-01-20T21:29:00Z</dcterms:modified>
</cp:coreProperties>
</file>